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E288C" w14:textId="1C080835" w:rsidR="00152FC2" w:rsidRDefault="00152FC2" w:rsidP="00152F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BURTON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6C0B3E86" w14:textId="6AB6CB4D" w:rsidR="00152FC2" w:rsidRDefault="00152FC2" w:rsidP="00152F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Stationer.</w:t>
      </w:r>
    </w:p>
    <w:p w14:paraId="49935862" w14:textId="77777777" w:rsidR="00152FC2" w:rsidRDefault="00152FC2" w:rsidP="00152FC2">
      <w:pPr>
        <w:pStyle w:val="NoSpacing"/>
        <w:rPr>
          <w:rFonts w:cs="Times New Roman"/>
          <w:szCs w:val="24"/>
        </w:rPr>
      </w:pPr>
    </w:p>
    <w:p w14:paraId="3DDAB7AC" w14:textId="77777777" w:rsidR="00152FC2" w:rsidRDefault="00152FC2" w:rsidP="00152FC2">
      <w:pPr>
        <w:pStyle w:val="NoSpacing"/>
        <w:rPr>
          <w:rFonts w:cs="Times New Roman"/>
          <w:szCs w:val="24"/>
        </w:rPr>
      </w:pPr>
    </w:p>
    <w:p w14:paraId="459F3D5E" w14:textId="3932AF50" w:rsidR="00152FC2" w:rsidRDefault="00152FC2" w:rsidP="00152F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Mar.1478</w:t>
      </w:r>
      <w:r>
        <w:rPr>
          <w:rFonts w:cs="Times New Roman"/>
          <w:szCs w:val="24"/>
        </w:rPr>
        <w:tab/>
        <w:t xml:space="preserve">Hans Keep of London, goldsmith(q.v.), gifted his goods and chattels to </w:t>
      </w:r>
    </w:p>
    <w:p w14:paraId="05D84D09" w14:textId="58C35BC2" w:rsidR="00152FC2" w:rsidRDefault="00152FC2" w:rsidP="00152F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7CFF0E2D" w14:textId="6E8132B2" w:rsidR="00152FC2" w:rsidRDefault="00152FC2" w:rsidP="00152FC2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175)</w:t>
      </w:r>
    </w:p>
    <w:p w14:paraId="5FCFC02B" w14:textId="77777777" w:rsidR="00152FC2" w:rsidRDefault="00152FC2" w:rsidP="00152FC2">
      <w:pPr>
        <w:pStyle w:val="NoSpacing"/>
        <w:rPr>
          <w:rFonts w:cs="Times New Roman"/>
          <w:szCs w:val="24"/>
        </w:rPr>
      </w:pPr>
    </w:p>
    <w:p w14:paraId="400C1A25" w14:textId="77777777" w:rsidR="00152FC2" w:rsidRDefault="00152FC2" w:rsidP="00152FC2">
      <w:pPr>
        <w:pStyle w:val="NoSpacing"/>
        <w:rPr>
          <w:rFonts w:cs="Times New Roman"/>
          <w:szCs w:val="24"/>
        </w:rPr>
      </w:pPr>
    </w:p>
    <w:p w14:paraId="2B53E631" w14:textId="77777777" w:rsidR="00152FC2" w:rsidRDefault="00152FC2" w:rsidP="00152F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May 2023</w:t>
      </w:r>
    </w:p>
    <w:p w14:paraId="04F28CD3" w14:textId="4CB2BD17" w:rsidR="00152FC2" w:rsidRPr="00152FC2" w:rsidRDefault="00152FC2" w:rsidP="00152FC2">
      <w:pPr>
        <w:pStyle w:val="NoSpacing"/>
        <w:rPr>
          <w:rFonts w:cs="Times New Roman"/>
          <w:szCs w:val="24"/>
        </w:rPr>
      </w:pPr>
    </w:p>
    <w:p w14:paraId="2238F06D" w14:textId="551E0390" w:rsidR="00152FC2" w:rsidRPr="00152FC2" w:rsidRDefault="00152FC2" w:rsidP="009139A6">
      <w:pPr>
        <w:pStyle w:val="NoSpacing"/>
        <w:rPr>
          <w:rFonts w:cs="Times New Roman"/>
          <w:szCs w:val="24"/>
        </w:rPr>
      </w:pPr>
    </w:p>
    <w:sectPr w:rsidR="00152FC2" w:rsidRPr="00152F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30AC4" w14:textId="77777777" w:rsidR="00152FC2" w:rsidRDefault="00152FC2" w:rsidP="009139A6">
      <w:r>
        <w:separator/>
      </w:r>
    </w:p>
  </w:endnote>
  <w:endnote w:type="continuationSeparator" w:id="0">
    <w:p w14:paraId="3335FC53" w14:textId="77777777" w:rsidR="00152FC2" w:rsidRDefault="00152F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94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0B7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B9A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C161E" w14:textId="77777777" w:rsidR="00152FC2" w:rsidRDefault="00152FC2" w:rsidP="009139A6">
      <w:r>
        <w:separator/>
      </w:r>
    </w:p>
  </w:footnote>
  <w:footnote w:type="continuationSeparator" w:id="0">
    <w:p w14:paraId="1ADEFED8" w14:textId="77777777" w:rsidR="00152FC2" w:rsidRDefault="00152F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2B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BA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570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FC2"/>
    <w:rsid w:val="000666E0"/>
    <w:rsid w:val="00152FC2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02845"/>
  <w15:chartTrackingRefBased/>
  <w15:docId w15:val="{574560DE-90A0-4345-9FB6-DAD50FEFA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2023-05-29T20:36:00Z</dcterms:created>
  <dcterms:modified xsi:type="dcterms:W3CDTF">2023-05-29T20:44:00Z</dcterms:modified>
</cp:coreProperties>
</file>